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——社区工作人员工资、绩效、重点奖励相关费用项目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社区工作人员工资、绩效、重点奖励相关费用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通过为12个社区工作人员发工资等相关费用，以促进大家的工作积极性，更好的发挥服务基层的作用。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社区工作人员工资、绩效、重点奖励相关费用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116人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2500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0920C43"/>
    <w:rsid w:val="05C638DA"/>
    <w:rsid w:val="0A5D4D63"/>
    <w:rsid w:val="13F73D10"/>
    <w:rsid w:val="195D42DE"/>
    <w:rsid w:val="20A85F41"/>
    <w:rsid w:val="228B5189"/>
    <w:rsid w:val="22FA1020"/>
    <w:rsid w:val="2D5C5775"/>
    <w:rsid w:val="2F471EE1"/>
    <w:rsid w:val="2FA86248"/>
    <w:rsid w:val="308113CB"/>
    <w:rsid w:val="327978FC"/>
    <w:rsid w:val="34B53ED7"/>
    <w:rsid w:val="4339305C"/>
    <w:rsid w:val="4403222A"/>
    <w:rsid w:val="4DAF5336"/>
    <w:rsid w:val="4F815F87"/>
    <w:rsid w:val="54F9326F"/>
    <w:rsid w:val="56C331ED"/>
    <w:rsid w:val="59467262"/>
    <w:rsid w:val="5D8C0BEF"/>
    <w:rsid w:val="625005B0"/>
    <w:rsid w:val="651C2939"/>
    <w:rsid w:val="6904776A"/>
    <w:rsid w:val="6D535020"/>
    <w:rsid w:val="7365000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721</Words>
  <Characters>746</Characters>
  <Lines>0</Lines>
  <Paragraphs>0</Paragraphs>
  <TotalTime>0</TotalTime>
  <ScaleCrop>false</ScaleCrop>
  <LinksUpToDate>false</LinksUpToDate>
  <CharactersWithSpaces>862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lenovo001</cp:lastModifiedBy>
  <cp:lastPrinted>2018-09-07T03:15:00Z</cp:lastPrinted>
  <dcterms:modified xsi:type="dcterms:W3CDTF">2024-09-04T01:27:08Z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7A19E9C70EF345128349498E0515427A</vt:lpwstr>
  </property>
</Properties>
</file>